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0B0" w:rsidRPr="00972DD6" w:rsidRDefault="001E20B0" w:rsidP="00A86DD8">
      <w:pPr>
        <w:spacing w:after="0" w:line="240" w:lineRule="atLeast"/>
        <w:ind w:left="495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Росреестр_________</w:t>
      </w:r>
      <w:r w:rsidRPr="00972DD6">
        <w:rPr>
          <w:rFonts w:ascii="Times New Roman" w:hAnsi="Times New Roman"/>
          <w:sz w:val="28"/>
          <w:szCs w:val="28"/>
          <w:u w:val="single"/>
        </w:rPr>
        <w:t>__</w:t>
      </w:r>
    </w:p>
    <w:p w:rsidR="001E20B0" w:rsidRDefault="001E20B0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648B0">
        <w:rPr>
          <w:rFonts w:ascii="Times New Roman" w:hAnsi="Times New Roman"/>
          <w:sz w:val="16"/>
          <w:szCs w:val="16"/>
        </w:rPr>
        <w:t xml:space="preserve">(наименование </w:t>
      </w:r>
      <w:r>
        <w:rPr>
          <w:rFonts w:ascii="Times New Roman" w:hAnsi="Times New Roman"/>
          <w:sz w:val="16"/>
          <w:szCs w:val="16"/>
        </w:rPr>
        <w:t>органа исполнительной власти,</w:t>
      </w:r>
    </w:p>
    <w:p w:rsidR="001E20B0" w:rsidRDefault="001E20B0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E20B0" w:rsidRDefault="001E20B0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1E20B0" w:rsidRDefault="001E20B0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органа местного самоуправления, организации,</w:t>
      </w:r>
    </w:p>
    <w:p w:rsidR="001E20B0" w:rsidRDefault="001E20B0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E20B0" w:rsidRDefault="001E20B0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1E20B0" w:rsidRDefault="001E20B0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участвующей в предоставлении муниципальной услуги</w:t>
      </w:r>
    </w:p>
    <w:p w:rsidR="001E20B0" w:rsidRDefault="001E20B0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E20B0" w:rsidRDefault="001E20B0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1E20B0" w:rsidRDefault="001E20B0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E20B0" w:rsidRDefault="001E20B0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E20B0" w:rsidRDefault="001E20B0" w:rsidP="00D648B0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Межведомственный запрос</w:t>
      </w:r>
    </w:p>
    <w:p w:rsidR="001E20B0" w:rsidRPr="00972DD6" w:rsidRDefault="001E20B0" w:rsidP="00D648B0">
      <w:pPr>
        <w:spacing w:after="0" w:line="240" w:lineRule="atLeast"/>
        <w:jc w:val="center"/>
        <w:rPr>
          <w:rFonts w:ascii="Times New Roman" w:hAnsi="Times New Roman"/>
        </w:rPr>
      </w:pPr>
    </w:p>
    <w:p w:rsidR="001E20B0" w:rsidRPr="00972DD6" w:rsidRDefault="001E20B0" w:rsidP="00972DD6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целях предоставления муниципальной услуги </w:t>
      </w:r>
      <w:r w:rsidRPr="00972DD6">
        <w:rPr>
          <w:rFonts w:ascii="Times New Roman" w:hAnsi="Times New Roman"/>
          <w:sz w:val="28"/>
          <w:szCs w:val="28"/>
          <w:u w:val="single"/>
        </w:rPr>
        <w:t>«</w:t>
      </w:r>
      <w:r w:rsidRPr="00096363">
        <w:rPr>
          <w:rFonts w:ascii="Times New Roman" w:hAnsi="Times New Roman"/>
          <w:sz w:val="28"/>
          <w:szCs w:val="28"/>
          <w:u w:val="single"/>
          <w:lang w:eastAsia="ru-RU"/>
        </w:rPr>
        <w:t>Предварительное согласование предоставления земельного участка</w:t>
      </w:r>
      <w:r w:rsidRPr="00972DD6">
        <w:rPr>
          <w:rFonts w:ascii="Times New Roman" w:hAnsi="Times New Roman"/>
          <w:sz w:val="28"/>
          <w:szCs w:val="28"/>
          <w:u w:val="single"/>
          <w:lang w:eastAsia="ru-RU"/>
        </w:rPr>
        <w:t>»</w:t>
      </w:r>
    </w:p>
    <w:p w:rsidR="001E20B0" w:rsidRDefault="001E20B0" w:rsidP="00972DD6">
      <w:pPr>
        <w:spacing w:after="0" w:line="240" w:lineRule="atLeast"/>
        <w:ind w:firstLine="56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1E20B0" w:rsidRDefault="001E20B0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E20B0" w:rsidRDefault="001E20B0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</w:t>
      </w:r>
      <w:r w:rsidRPr="00D928A7">
        <w:rPr>
          <w:rFonts w:ascii="Times New Roman" w:hAnsi="Times New Roman"/>
          <w:sz w:val="28"/>
          <w:szCs w:val="28"/>
          <w:u w:val="single"/>
          <w:lang w:eastAsia="ru-RU"/>
        </w:rPr>
        <w:t xml:space="preserve">сведения из ЕГРП </w:t>
      </w:r>
    </w:p>
    <w:p w:rsidR="001E20B0" w:rsidRDefault="001E20B0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bookmarkStart w:id="0" w:name="_GoBack"/>
      <w:bookmarkEnd w:id="0"/>
      <w:r>
        <w:rPr>
          <w:rFonts w:ascii="Times New Roman" w:hAnsi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1E20B0" w:rsidRDefault="001E20B0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E20B0" w:rsidRDefault="001E20B0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</w:t>
      </w:r>
    </w:p>
    <w:p w:rsidR="001E20B0" w:rsidRDefault="001E20B0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E20B0" w:rsidRDefault="001E20B0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отношении __ ____________________</w:t>
      </w:r>
    </w:p>
    <w:p w:rsidR="001E20B0" w:rsidRDefault="001E20B0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</w:p>
    <w:p w:rsidR="001E20B0" w:rsidRDefault="001E20B0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E20B0" w:rsidRDefault="001E20B0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1E20B0" w:rsidRDefault="001E20B0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1E20B0" w:rsidRDefault="001E20B0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E20B0" w:rsidRDefault="001E20B0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1E20B0" w:rsidRDefault="001E20B0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E20B0" w:rsidRPr="003B6721" w:rsidRDefault="001E20B0" w:rsidP="003B6721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B6721">
        <w:rPr>
          <w:rFonts w:ascii="Times New Roman" w:hAnsi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/>
          <w:sz w:val="28"/>
          <w:szCs w:val="28"/>
        </w:rPr>
        <w:t>________________________</w:t>
      </w:r>
    </w:p>
    <w:p w:rsidR="001E20B0" w:rsidRPr="004658C2" w:rsidRDefault="001E20B0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E20B0" w:rsidRDefault="001E20B0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1E20B0" w:rsidRDefault="001E20B0" w:rsidP="00972DD6">
      <w:pPr>
        <w:spacing w:line="24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1E20B0" w:rsidRDefault="001E20B0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</w:p>
    <w:p w:rsidR="001E20B0" w:rsidRDefault="001E20B0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Подпись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ФИО</w:t>
      </w:r>
    </w:p>
    <w:p w:rsidR="001E20B0" w:rsidRPr="00D648B0" w:rsidRDefault="001E20B0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sectPr w:rsidR="001E20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7BF5"/>
    <w:rsid w:val="00047308"/>
    <w:rsid w:val="00096363"/>
    <w:rsid w:val="001420BD"/>
    <w:rsid w:val="001E20B0"/>
    <w:rsid w:val="003B6721"/>
    <w:rsid w:val="00400D86"/>
    <w:rsid w:val="00413EE4"/>
    <w:rsid w:val="004658C2"/>
    <w:rsid w:val="005B074E"/>
    <w:rsid w:val="00803FDE"/>
    <w:rsid w:val="008524D2"/>
    <w:rsid w:val="008A7BF5"/>
    <w:rsid w:val="008F4946"/>
    <w:rsid w:val="00965FFF"/>
    <w:rsid w:val="00972DD6"/>
    <w:rsid w:val="00A86DD8"/>
    <w:rsid w:val="00C358CA"/>
    <w:rsid w:val="00CE7526"/>
    <w:rsid w:val="00D648B0"/>
    <w:rsid w:val="00D928A7"/>
    <w:rsid w:val="00F16ED0"/>
    <w:rsid w:val="00FB2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EE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279</Words>
  <Characters>1594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2017-07-17T11:45:00Z</dcterms:created>
  <dcterms:modified xsi:type="dcterms:W3CDTF">2017-09-05T08:49:00Z</dcterms:modified>
</cp:coreProperties>
</file>